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B489FA5"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EA5D74">
        <w:rPr>
          <w:rStyle w:val="Strong"/>
          <w:b w:val="0"/>
          <w:bCs w:val="0"/>
          <w:lang w:val="en-GB"/>
        </w:rPr>
        <w:t>15-G004-21</w:t>
      </w:r>
      <w:r w:rsidR="00EA5D74"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5C6FC" w14:textId="77777777" w:rsidR="000C0A7B" w:rsidRDefault="000C0A7B">
      <w:r>
        <w:separator/>
      </w:r>
    </w:p>
  </w:endnote>
  <w:endnote w:type="continuationSeparator" w:id="0">
    <w:p w14:paraId="55E53D96" w14:textId="77777777" w:rsidR="000C0A7B" w:rsidRDefault="000C0A7B">
      <w:r>
        <w:continuationSeparator/>
      </w:r>
    </w:p>
  </w:endnote>
  <w:endnote w:type="continuationNotice" w:id="1">
    <w:p w14:paraId="677B56E7" w14:textId="77777777" w:rsidR="000C0A7B" w:rsidRDefault="000C0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265F6BD" w:rsidR="00133D55" w:rsidRDefault="00133D55" w:rsidP="004878F3">
    <w:pPr>
      <w:pStyle w:val="Footer"/>
    </w:pPr>
    <w:r>
      <w:fldChar w:fldCharType="begin"/>
    </w:r>
    <w:r>
      <w:instrText xml:space="preserve"> DATE \@ "yyyy-MM-dd" </w:instrText>
    </w:r>
    <w:r>
      <w:fldChar w:fldCharType="separate"/>
    </w:r>
    <w:r w:rsidR="00CF6B51">
      <w:rPr>
        <w:noProof/>
      </w:rPr>
      <w:t>2021-09-23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D4B19" w14:textId="77777777" w:rsidR="000C0A7B" w:rsidRDefault="000C0A7B">
      <w:r>
        <w:separator/>
      </w:r>
    </w:p>
  </w:footnote>
  <w:footnote w:type="continuationSeparator" w:id="0">
    <w:p w14:paraId="734D53C5" w14:textId="77777777" w:rsidR="000C0A7B" w:rsidRDefault="000C0A7B">
      <w:r>
        <w:continuationSeparator/>
      </w:r>
    </w:p>
  </w:footnote>
  <w:footnote w:type="continuationNotice" w:id="1">
    <w:p w14:paraId="556EA6B1" w14:textId="77777777" w:rsidR="000C0A7B" w:rsidRDefault="000C0A7B"/>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E49C4C2"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EA5D74" w:rsidRPr="00EA5D74">
      <w:rPr>
        <w:rFonts w:asciiTheme="minorHAnsi" w:hAnsiTheme="minorHAnsi" w:cs="Calibri"/>
        <w:b/>
        <w:bCs/>
        <w:sz w:val="20"/>
      </w:rPr>
      <w:t>RFQ-15-G004-21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0A7B"/>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1C8B"/>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B51"/>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5D74"/>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F0802-1D16-4157-8A22-40393C268C88}">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2013-10-18T08:32:00Z</cp:lastPrinted>
  <dcterms:created xsi:type="dcterms:W3CDTF">2021-09-22T22:06:00Z</dcterms:created>
  <dcterms:modified xsi:type="dcterms:W3CDTF">2021-09-22T22:06:00Z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